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5BB9" w14:textId="77777777" w:rsidR="00E87D17" w:rsidRPr="00E87D17" w:rsidRDefault="00E87D17" w:rsidP="00E87D17">
      <w:pPr>
        <w:spacing w:line="240" w:lineRule="auto"/>
        <w:jc w:val="right"/>
        <w:rPr>
          <w:rFonts w:ascii="Corbel" w:hAnsi="Corbel"/>
          <w:bCs/>
          <w:i/>
        </w:rPr>
      </w:pPr>
      <w:r w:rsidRPr="00E87D17">
        <w:rPr>
          <w:rFonts w:ascii="Corbel" w:hAnsi="Corbel"/>
          <w:bCs/>
          <w:i/>
        </w:rPr>
        <w:tab/>
      </w:r>
      <w:r w:rsidRPr="00E87D17">
        <w:rPr>
          <w:rFonts w:ascii="Corbel" w:hAnsi="Corbel"/>
          <w:bCs/>
          <w:i/>
        </w:rPr>
        <w:tab/>
      </w:r>
      <w:r w:rsidRPr="00E87D17">
        <w:rPr>
          <w:rFonts w:ascii="Corbel" w:hAnsi="Corbel"/>
          <w:bCs/>
          <w:i/>
        </w:rPr>
        <w:tab/>
      </w:r>
      <w:r w:rsidRPr="00E87D17">
        <w:rPr>
          <w:rFonts w:ascii="Corbel" w:hAnsi="Corbel"/>
          <w:bCs/>
          <w:i/>
        </w:rPr>
        <w:tab/>
      </w:r>
      <w:r w:rsidRPr="00E87D17">
        <w:rPr>
          <w:rFonts w:ascii="Corbel" w:hAnsi="Corbel"/>
          <w:bCs/>
          <w:i/>
        </w:rPr>
        <w:tab/>
      </w:r>
      <w:r w:rsidRPr="00E87D17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6A36896B" w14:textId="77777777" w:rsidR="00E87D17" w:rsidRPr="00E960BB" w:rsidRDefault="00E87D1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C30F827" w:rsidR="00DC6D0C" w:rsidRPr="00FC6B9D" w:rsidRDefault="0071620A" w:rsidP="003823B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C6B9D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C6B9D">
        <w:rPr>
          <w:rFonts w:ascii="Corbel" w:hAnsi="Corbel"/>
          <w:b/>
          <w:smallCaps/>
          <w:sz w:val="24"/>
          <w:szCs w:val="24"/>
        </w:rPr>
        <w:t xml:space="preserve"> </w:t>
      </w:r>
      <w:r w:rsidR="007C6E5B">
        <w:rPr>
          <w:rFonts w:ascii="Corbel" w:hAnsi="Corbel"/>
          <w:b/>
          <w:smallCaps/>
          <w:sz w:val="24"/>
          <w:szCs w:val="24"/>
        </w:rPr>
        <w:t>202</w:t>
      </w:r>
      <w:r w:rsidR="00A24E33">
        <w:rPr>
          <w:rFonts w:ascii="Corbel" w:hAnsi="Corbel"/>
          <w:b/>
          <w:smallCaps/>
          <w:sz w:val="24"/>
          <w:szCs w:val="24"/>
        </w:rPr>
        <w:t>5</w:t>
      </w:r>
      <w:r w:rsidR="007C6E5B">
        <w:rPr>
          <w:rFonts w:ascii="Corbel" w:hAnsi="Corbel"/>
          <w:b/>
          <w:smallCaps/>
          <w:sz w:val="24"/>
          <w:szCs w:val="24"/>
        </w:rPr>
        <w:t>-202</w:t>
      </w:r>
      <w:r w:rsidR="00A24E33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15B16ABB" w:rsidR="00445970" w:rsidRPr="00FC6B9D" w:rsidRDefault="00445970" w:rsidP="00182C9E">
      <w:pPr>
        <w:spacing w:after="0" w:line="240" w:lineRule="exact"/>
        <w:jc w:val="center"/>
        <w:rPr>
          <w:rFonts w:ascii="Corbel" w:hAnsi="Corbel"/>
          <w:bCs/>
          <w:sz w:val="20"/>
          <w:szCs w:val="20"/>
        </w:rPr>
      </w:pPr>
      <w:r w:rsidRPr="00FC6B9D">
        <w:rPr>
          <w:rFonts w:ascii="Corbel" w:hAnsi="Corbel"/>
          <w:bCs/>
          <w:sz w:val="20"/>
          <w:szCs w:val="20"/>
        </w:rPr>
        <w:t xml:space="preserve">Rok akademicki   </w:t>
      </w:r>
      <w:r w:rsidR="00182C9E" w:rsidRPr="00FC6B9D">
        <w:rPr>
          <w:rFonts w:ascii="Corbel" w:hAnsi="Corbel"/>
          <w:bCs/>
          <w:sz w:val="20"/>
          <w:szCs w:val="20"/>
        </w:rPr>
        <w:t>202</w:t>
      </w:r>
      <w:r w:rsidR="007C6E5B">
        <w:rPr>
          <w:rFonts w:ascii="Corbel" w:hAnsi="Corbel"/>
          <w:bCs/>
          <w:sz w:val="20"/>
          <w:szCs w:val="20"/>
        </w:rPr>
        <w:t>5</w:t>
      </w:r>
      <w:r w:rsidR="00182C9E" w:rsidRPr="00FC6B9D">
        <w:rPr>
          <w:rFonts w:ascii="Corbel" w:hAnsi="Corbel"/>
          <w:bCs/>
          <w:sz w:val="20"/>
          <w:szCs w:val="20"/>
        </w:rPr>
        <w:t>/202</w:t>
      </w:r>
      <w:r w:rsidR="007C6E5B">
        <w:rPr>
          <w:rFonts w:ascii="Corbel" w:hAnsi="Corbel"/>
          <w:bCs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D8A0B88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2696A" w:rsidRPr="0012696A">
              <w:rPr>
                <w:rFonts w:ascii="Corbel" w:hAnsi="Corbel"/>
                <w:b w:val="0"/>
                <w:sz w:val="24"/>
                <w:szCs w:val="24"/>
              </w:rPr>
              <w:t>nżynieria finansowa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8237107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24E33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A24E33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proofErr w:type="spellStart"/>
            <w:r w:rsidRPr="00A24E33">
              <w:rPr>
                <w:rFonts w:ascii="Corbel" w:hAnsi="Corbel"/>
                <w:b w:val="0"/>
                <w:sz w:val="24"/>
                <w:szCs w:val="24"/>
              </w:rPr>
              <w:t>FiGC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A24E33">
              <w:rPr>
                <w:rFonts w:ascii="Corbel" w:hAnsi="Corbel"/>
                <w:b w:val="0"/>
                <w:sz w:val="24"/>
                <w:szCs w:val="24"/>
              </w:rPr>
              <w:t>C.1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12B132E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3AF7DC8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62DDA4D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rugi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B16A4F6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1EEDBBC7" w:rsidR="0085747A" w:rsidRPr="009C54AE" w:rsidRDefault="004D1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063F021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24E33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925B548" w:rsidR="0085747A" w:rsidRPr="009C54AE" w:rsidRDefault="00A24E33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Specjalnościowe 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3C46F6" w:rsidR="00923D7D" w:rsidRPr="009C54AE" w:rsidRDefault="00E54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09BF8D7" w:rsidR="0085747A" w:rsidRPr="009C54AE" w:rsidRDefault="00F96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A24E33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50EF997F" w:rsidR="003823BE" w:rsidRPr="009C54AE" w:rsidRDefault="00F9619C" w:rsidP="0012696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A24E33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5F8C4326" w:rsidR="003823BE" w:rsidRPr="00161AB3" w:rsidRDefault="00A24E3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606401F0" w:rsidR="003823BE" w:rsidRPr="00161AB3" w:rsidRDefault="004D12A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21E7649A" w:rsidR="003823BE" w:rsidRPr="00161AB3" w:rsidRDefault="004D12A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2869D0F5" w:rsidR="003823BE" w:rsidRPr="003823BE" w:rsidRDefault="00A24E33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DDCEC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517285" w14:textId="77777777" w:rsidR="00FC6B9D" w:rsidRPr="009C54AE" w:rsidRDefault="00FC6B9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9458E53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451F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A3451F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C71CF70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C291EB" w14:textId="77777777" w:rsidR="00FC6B9D" w:rsidRDefault="00FC6B9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F1EE0" w14:textId="63DEA73C" w:rsidR="009C54AE" w:rsidRDefault="001269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F004EBF" w:rsidR="0085747A" w:rsidRPr="009C54AE" w:rsidRDefault="00A24E33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</w:t>
            </w:r>
            <w:r w:rsidR="0012696A" w:rsidRPr="0012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zagadnień związanych z rynkiem finansowym - organizacja oraz instrumenty rynku.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161AB3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5BDCD05A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Poznanie istoty inżynierii finansowej oraz zasad wykorzystania  wybranych instrumentów rynku finansowego</w:t>
            </w:r>
          </w:p>
        </w:tc>
      </w:tr>
      <w:tr w:rsidR="003823BE" w:rsidRPr="00161AB3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823BE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5922BEDA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Opanowanie zasad konstrukcji portfela inwestycyjnego</w:t>
            </w:r>
            <w:r w:rsidR="004D12AE">
              <w:rPr>
                <w:rFonts w:ascii="Corbel" w:hAnsi="Corbel"/>
                <w:b w:val="0"/>
                <w:sz w:val="24"/>
                <w:szCs w:val="24"/>
              </w:rPr>
              <w:t xml:space="preserve"> z zastosowaniem instrumentów pochodnych</w:t>
            </w:r>
          </w:p>
        </w:tc>
      </w:tr>
      <w:tr w:rsidR="003823BE" w:rsidRPr="00161AB3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235B0D7E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D12A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1504F8DC" w:rsidR="003823BE" w:rsidRPr="00161AB3" w:rsidRDefault="0012696A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Opanowanie umiejętności posługiwania się instrumentami inżynierii finansowej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9C54AE" w14:paraId="2FAE894A" w14:textId="77777777" w:rsidTr="003823BE">
        <w:tc>
          <w:tcPr>
            <w:tcW w:w="1681" w:type="dxa"/>
          </w:tcPr>
          <w:p w14:paraId="48E5C6E7" w14:textId="6007AB6F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6297674" w:rsidR="007341D9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specyfikę i</w:t>
            </w:r>
            <w:r w:rsidR="007341D9" w:rsidRPr="007341D9">
              <w:rPr>
                <w:rFonts w:ascii="Corbel" w:hAnsi="Corbel"/>
                <w:b w:val="0"/>
                <w:smallCaps w:val="0"/>
                <w:szCs w:val="24"/>
              </w:rPr>
              <w:t>nstrument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7341D9" w:rsidRPr="007341D9">
              <w:rPr>
                <w:rFonts w:ascii="Corbel" w:hAnsi="Corbel"/>
                <w:b w:val="0"/>
                <w:smallCaps w:val="0"/>
                <w:szCs w:val="24"/>
              </w:rPr>
              <w:t xml:space="preserve"> finansow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7341D9" w:rsidRPr="007341D9">
              <w:rPr>
                <w:rFonts w:ascii="Corbel" w:hAnsi="Corbel"/>
                <w:b w:val="0"/>
                <w:smallCaps w:val="0"/>
                <w:szCs w:val="24"/>
              </w:rPr>
              <w:t xml:space="preserve">, metody analizy i wyceny różnych rodzajów 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 xml:space="preserve">klas </w:t>
            </w:r>
            <w:r w:rsidR="007341D9" w:rsidRPr="007341D9">
              <w:rPr>
                <w:rFonts w:ascii="Corbel" w:hAnsi="Corbel"/>
                <w:b w:val="0"/>
                <w:smallCaps w:val="0"/>
                <w:szCs w:val="24"/>
              </w:rPr>
              <w:t>aktywów, mechanizmy podejmowania decyzji finansowych (w oparciu o rachunek ekonomiczny i czynniki behawioralne)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DD7F866" w14:textId="1D1A5530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</w:t>
            </w:r>
            <w:r w:rsidR="00942B93">
              <w:rPr>
                <w:rFonts w:ascii="Corbel" w:hAnsi="Corbel" w:cs="Times New Roman"/>
                <w:color w:val="auto"/>
              </w:rPr>
              <w:t>6</w:t>
            </w:r>
          </w:p>
          <w:p w14:paraId="208BD672" w14:textId="6FC13A8D" w:rsidR="003823BE" w:rsidRPr="00A24E33" w:rsidRDefault="0012696A" w:rsidP="00A24E3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K_W08</w:t>
            </w:r>
          </w:p>
        </w:tc>
      </w:tr>
      <w:tr w:rsidR="003823BE" w:rsidRPr="009C54AE" w14:paraId="48B116A6" w14:textId="77777777" w:rsidTr="003823BE">
        <w:tc>
          <w:tcPr>
            <w:tcW w:w="1681" w:type="dxa"/>
          </w:tcPr>
          <w:p w14:paraId="55D5A65C" w14:textId="41BD435B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3C24E241" w:rsidR="003823BE" w:rsidRPr="009C54AE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7341D9" w:rsidRPr="0012696A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 zjawiska i procesy zachodzące w gospodarce i ocenia ich wpływ na wartość portfela oraz zasady inżynierii finansowej.</w:t>
            </w:r>
          </w:p>
        </w:tc>
        <w:tc>
          <w:tcPr>
            <w:tcW w:w="1865" w:type="dxa"/>
          </w:tcPr>
          <w:p w14:paraId="4A6DD19B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K_U02</w:t>
            </w:r>
          </w:p>
          <w:p w14:paraId="656E048A" w14:textId="3958E542" w:rsidR="003823BE" w:rsidRPr="00A24E33" w:rsidRDefault="0012696A" w:rsidP="00A24E3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A24E33">
              <w:rPr>
                <w:rFonts w:ascii="Corbel" w:hAnsi="Corbel" w:cs="Times New Roman"/>
                <w:color w:val="auto"/>
              </w:rPr>
              <w:t>5</w:t>
            </w:r>
          </w:p>
        </w:tc>
      </w:tr>
      <w:tr w:rsidR="003823BE" w:rsidRPr="009C54AE" w14:paraId="32BADA47" w14:textId="77777777" w:rsidTr="003823BE">
        <w:tc>
          <w:tcPr>
            <w:tcW w:w="1681" w:type="dxa"/>
          </w:tcPr>
          <w:p w14:paraId="4CBEB17A" w14:textId="7924638E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1C199CC9" w:rsidR="003823BE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Rozumie specyfikę rynków giełdowych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 xml:space="preserve">, dostępnych na nich instrumentów finansowych </w:t>
            </w:r>
            <w:r w:rsidRPr="0012696A">
              <w:rPr>
                <w:rFonts w:ascii="Corbel" w:hAnsi="Corbel"/>
                <w:b w:val="0"/>
                <w:smallCaps w:val="0"/>
                <w:szCs w:val="24"/>
              </w:rPr>
              <w:t>oraz ich wpływ na wartość portfela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 Jest gotów do uznawania znaczenia wiedzy w rozwiązywaniu problemów inwestycyjnych oraz prezentowania aktywnej postawy wobec zmian w otoczeniu .</w:t>
            </w:r>
          </w:p>
        </w:tc>
        <w:tc>
          <w:tcPr>
            <w:tcW w:w="1865" w:type="dxa"/>
          </w:tcPr>
          <w:p w14:paraId="2BA6A2A8" w14:textId="51BC033D" w:rsidR="003823BE" w:rsidRPr="00A24E33" w:rsidRDefault="0012696A" w:rsidP="00A24E3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66EFD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161AB3" w14:paraId="201CA313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9CE" w14:textId="77777777" w:rsidR="0012696A" w:rsidRPr="0012696A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Analiza ilościowa w zarządzaniu portfelem</w:t>
            </w:r>
          </w:p>
          <w:p w14:paraId="268E1733" w14:textId="77777777" w:rsidR="0012696A" w:rsidRPr="0012696A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Podstawowe miary statystyczne</w:t>
            </w:r>
          </w:p>
          <w:p w14:paraId="2E7380B0" w14:textId="341CBE51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Analiza regresji</w:t>
            </w:r>
          </w:p>
        </w:tc>
      </w:tr>
      <w:tr w:rsidR="00FD24AD" w:rsidRPr="00161AB3" w14:paraId="19192EC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33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Geneza i zastosowanie inżynierii finansowej. </w:t>
            </w:r>
          </w:p>
          <w:p w14:paraId="2A078A9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Przyczyny współczesnych kryzysów na rynkach finansowych. </w:t>
            </w:r>
          </w:p>
          <w:p w14:paraId="7E5BB5FD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Instrumenty pochodne i związane z nimi źródła ryzyka. </w:t>
            </w:r>
          </w:p>
          <w:p w14:paraId="1F61988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Miejsce instrumentów pochodnych w strukturze rynku finansowego</w:t>
            </w:r>
          </w:p>
          <w:p w14:paraId="7C479AA0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Rodzaje instrumentów pochodnych</w:t>
            </w:r>
          </w:p>
          <w:p w14:paraId="6203F2EB" w14:textId="77777777" w:rsidR="0012696A" w:rsidRPr="0012696A" w:rsidRDefault="0012696A" w:rsidP="00FC6B9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>Zasady konstrukcji strategii zabezpieczających oraz inwestycyjnych wykorzystujących instrumenty pochodne.</w:t>
            </w:r>
          </w:p>
          <w:p w14:paraId="361685D6" w14:textId="4C8B18E2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Pojęcie spekulacji, arbitrażu i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hedgingu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24AD" w:rsidRPr="00161AB3" w14:paraId="16F52D47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C88E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>Wykorzystanie instrumentów pochodnych w inżynierii finansowej</w:t>
            </w:r>
          </w:p>
          <w:p w14:paraId="6096D377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Kontrakty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forward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futures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53B5AF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Swapy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 procentowe. </w:t>
            </w:r>
          </w:p>
          <w:p w14:paraId="211C99C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Opcje. Strategie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opcyjne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>. Instrumenty egzotyczne.</w:t>
            </w:r>
          </w:p>
          <w:p w14:paraId="279C4BF3" w14:textId="77777777" w:rsidR="00FD24AD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Model dwumianowy. Wzór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Blacka-S</w:t>
            </w:r>
            <w:r>
              <w:rPr>
                <w:rFonts w:ascii="Corbel" w:hAnsi="Corbel"/>
                <w:sz w:val="24"/>
                <w:szCs w:val="24"/>
              </w:rPr>
              <w:t>cholesa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Parametry zmienności. </w:t>
            </w:r>
          </w:p>
          <w:p w14:paraId="05EE02FC" w14:textId="321A830B" w:rsidR="00A16005" w:rsidRPr="00FD24AD" w:rsidRDefault="00A16005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Walutowe instrumenty pochodne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9C54AE" w14:paraId="0EF1D39C" w14:textId="77777777" w:rsidTr="00FD24AD">
        <w:tc>
          <w:tcPr>
            <w:tcW w:w="9520" w:type="dxa"/>
          </w:tcPr>
          <w:p w14:paraId="1A38DF7A" w14:textId="77777777" w:rsidR="0012696A" w:rsidRPr="0012696A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Zarządzanie instrumentami pochodnymi</w:t>
            </w:r>
          </w:p>
          <w:p w14:paraId="12E21833" w14:textId="77777777" w:rsidR="0012696A" w:rsidRPr="0012696A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Pojęcie instrumentów pochodnych, ich rodzaje oraz ocena ryzyka, historia finansowych instrumentów pochodnych oraz ich rozwój na polskim rynku finansowym.</w:t>
            </w:r>
          </w:p>
          <w:p w14:paraId="59759569" w14:textId="06C71DF2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</w:tc>
      </w:tr>
      <w:tr w:rsidR="00FD24AD" w:rsidRPr="009C54AE" w14:paraId="04CB46F8" w14:textId="77777777" w:rsidTr="00FD24AD">
        <w:tc>
          <w:tcPr>
            <w:tcW w:w="9520" w:type="dxa"/>
          </w:tcPr>
          <w:p w14:paraId="1F68EDFF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Wykorzystanie instrumentów pochodnych w inżynierii finansowej</w:t>
            </w:r>
          </w:p>
          <w:p w14:paraId="177F085C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zasad wykorzystania kontraktów terminowych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forward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futures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swapów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procentowych oraz opcji w konstrukcji portfela inwestycyjnego i inżynierii finansowej. </w:t>
            </w:r>
          </w:p>
          <w:p w14:paraId="6E4FC1D0" w14:textId="7F707827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rozwoju polskiego rynku derywatów, analiza ich dostępności.</w:t>
            </w:r>
          </w:p>
        </w:tc>
      </w:tr>
      <w:tr w:rsidR="00FD24AD" w:rsidRPr="009C54AE" w14:paraId="3452E04E" w14:textId="77777777" w:rsidTr="00FD24AD">
        <w:tc>
          <w:tcPr>
            <w:tcW w:w="9520" w:type="dxa"/>
          </w:tcPr>
          <w:p w14:paraId="4C3F52A8" w14:textId="293D2034" w:rsidR="00FD24AD" w:rsidRPr="009C54AE" w:rsidRDefault="0012696A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Instrumenty rynku walutowego w inżynierii finansowej. Omówienie zasad funkcjonowania światowego rynku walutowego. Rynek instrumentów pochodnych - terminowe kursy walutowe. Walutowe instrumenty pochodne i ich wykorzystanie w konstrukcji portfelu inwestycyjnego.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sz w:val="24"/>
                <w:szCs w:val="24"/>
              </w:rPr>
              <w:t>Rozwój finansowych instrumentów pochodnych i ich wpływ na bezpieczeństwo światowego rynku finansowego.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BC1C6D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A481286" w14:textId="2504AD9B" w:rsidR="00BC1C6D" w:rsidRPr="00BC1C6D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12696A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FFC" w:rsidRPr="00161AB3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76764DD5" w14:textId="77777777" w:rsidR="00A16005" w:rsidRPr="00161AB3" w:rsidRDefault="00A16005" w:rsidP="00A160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6005">
              <w:rPr>
                <w:rFonts w:ascii="Corbel" w:hAnsi="Corbel"/>
                <w:sz w:val="24"/>
                <w:szCs w:val="24"/>
              </w:rPr>
              <w:t xml:space="preserve">Ćwiczenia - zaliczenie na ocenę: </w:t>
            </w: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13133799" w14:textId="7ED4625B" w:rsidR="00A16005" w:rsidRPr="00A16005" w:rsidRDefault="00A16005" w:rsidP="00A160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1AB3">
              <w:rPr>
                <w:rFonts w:ascii="Corbel" w:hAnsi="Corbel"/>
                <w:sz w:val="24"/>
                <w:szCs w:val="24"/>
              </w:rPr>
              <w:t>ocena aktywności</w:t>
            </w:r>
            <w:r>
              <w:rPr>
                <w:rFonts w:ascii="Corbel" w:hAnsi="Corbel"/>
                <w:sz w:val="24"/>
                <w:szCs w:val="24"/>
              </w:rPr>
              <w:t xml:space="preserve"> w trakcie zajęć. </w:t>
            </w:r>
          </w:p>
          <w:p w14:paraId="520CB6B9" w14:textId="4B154356" w:rsidR="0085747A" w:rsidRPr="00A16005" w:rsidRDefault="00A16005" w:rsidP="00A160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6005">
              <w:rPr>
                <w:rFonts w:ascii="Corbel" w:hAnsi="Corbel"/>
                <w:sz w:val="24"/>
                <w:szCs w:val="24"/>
              </w:rPr>
              <w:t>Wykład – zaliczenie: egzamin pisemny. </w:t>
            </w:r>
          </w:p>
          <w:p w14:paraId="54225531" w14:textId="60CF86CC" w:rsidR="00FC6B9D" w:rsidRPr="009C54AE" w:rsidRDefault="00FC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3,0 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zaliczenie</w:t>
            </w:r>
            <w:r w:rsidR="00E5475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2023D" w:rsidRPr="009C54AE" w14:paraId="41D7342E" w14:textId="77777777" w:rsidTr="00D45B17">
        <w:tc>
          <w:tcPr>
            <w:tcW w:w="4902" w:type="dxa"/>
          </w:tcPr>
          <w:p w14:paraId="336857A1" w14:textId="77CA3D08" w:rsidR="0092023D" w:rsidRPr="009C54AE" w:rsidRDefault="0092023D" w:rsidP="00676F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139BCB7B" w:rsidR="0092023D" w:rsidRPr="00966EFD" w:rsidRDefault="00093A48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2023D" w:rsidRPr="009C54AE" w14:paraId="14748C99" w14:textId="77777777" w:rsidTr="00D45B17">
        <w:tc>
          <w:tcPr>
            <w:tcW w:w="4902" w:type="dxa"/>
          </w:tcPr>
          <w:p w14:paraId="1CFDED8C" w14:textId="77777777" w:rsidR="0092023D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548ED5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0B8F8819" w:rsidR="0092023D" w:rsidRPr="00966EFD" w:rsidRDefault="00093A48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2023D" w:rsidRPr="009C54AE" w14:paraId="41367D30" w14:textId="77777777" w:rsidTr="00D45B17">
        <w:tc>
          <w:tcPr>
            <w:tcW w:w="4902" w:type="dxa"/>
          </w:tcPr>
          <w:p w14:paraId="4F573F09" w14:textId="0692E8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18" w:type="dxa"/>
            <w:vAlign w:val="center"/>
          </w:tcPr>
          <w:p w14:paraId="611A18CE" w14:textId="64D68979" w:rsidR="0092023D" w:rsidRPr="00966EFD" w:rsidRDefault="00093A48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D45B17" w:rsidRPr="0092023D" w14:paraId="45A3E8D7" w14:textId="77777777" w:rsidTr="00D45B17">
        <w:tc>
          <w:tcPr>
            <w:tcW w:w="4902" w:type="dxa"/>
          </w:tcPr>
          <w:p w14:paraId="626D78EC" w14:textId="77777777" w:rsidR="00D45B17" w:rsidRPr="0092023D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7F7F1A22" w:rsidR="00D45B17" w:rsidRPr="0092023D" w:rsidRDefault="00A16005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6724CC5F" w:rsidR="00D45B17" w:rsidRPr="00966EFD" w:rsidRDefault="00A16005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2023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79C0DCDD" w14:textId="77777777" w:rsidR="00A16005" w:rsidRPr="00AA2994" w:rsidRDefault="00A16005" w:rsidP="00AA2994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AA2994">
              <w:rPr>
                <w:rFonts w:ascii="Corbel" w:hAnsi="Corbel"/>
                <w:b w:val="0"/>
                <w:smallCaps w:val="0"/>
                <w:szCs w:val="20"/>
              </w:rPr>
              <w:t>Zaremba, L.S. (2020). Inżynieria finansowa na rynkach zupełnych i niezupełnych. PWN, Warszawa.</w:t>
            </w:r>
          </w:p>
          <w:p w14:paraId="50F2B9B2" w14:textId="282755CD" w:rsidR="00D45B17" w:rsidRPr="00AA2994" w:rsidRDefault="00AA2994" w:rsidP="00AA2994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color w:val="000000"/>
                <w:szCs w:val="20"/>
              </w:rPr>
            </w:pPr>
            <w:r w:rsidRPr="00AA2994">
              <w:rPr>
                <w:rFonts w:ascii="Corbel" w:hAnsi="Corbel"/>
                <w:b w:val="0"/>
                <w:smallCaps w:val="0"/>
                <w:szCs w:val="20"/>
              </w:rPr>
              <w:t>Jajuga K., Jajuga T.(2015). Inwestycje. Instrumenty finansowe, aktywa niefinansowe ryzyko finansowe, inżynieria finansowa. Wyd. Naukowe PWN, Warszawa.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08A145A" w14:textId="1CE2DA56" w:rsidR="00CC05C8" w:rsidRPr="00CC05C8" w:rsidRDefault="0085747A" w:rsidP="00942B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4C3B60B0" w14:textId="42AC8466" w:rsidR="00CC05C8" w:rsidRPr="00CC05C8" w:rsidRDefault="00CC05C8" w:rsidP="005A390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 xml:space="preserve"> </w:t>
            </w:r>
            <w:proofErr w:type="spellStart"/>
            <w:r w:rsidRPr="00CC05C8">
              <w:rPr>
                <w:rFonts w:ascii="Corbel" w:hAnsi="Corbel"/>
                <w:b w:val="0"/>
                <w:smallCaps w:val="0"/>
                <w:szCs w:val="20"/>
              </w:rPr>
              <w:t>Pruchnicka-Grabias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0"/>
              </w:rPr>
              <w:t xml:space="preserve"> I.</w:t>
            </w: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 (red.), Inwestycje alternatywne, CeDeWu , Warszawa 2008</w:t>
            </w:r>
          </w:p>
          <w:p w14:paraId="1CF92F49" w14:textId="25049BFD" w:rsidR="00CC05C8" w:rsidRPr="00CC05C8" w:rsidRDefault="00CC05C8" w:rsidP="005A390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proofErr w:type="spellStart"/>
            <w:r w:rsidRPr="00CC05C8">
              <w:rPr>
                <w:rFonts w:ascii="Corbel" w:hAnsi="Corbel"/>
                <w:b w:val="0"/>
                <w:smallCaps w:val="0"/>
                <w:szCs w:val="20"/>
              </w:rPr>
              <w:t>Taleb</w:t>
            </w:r>
            <w:proofErr w:type="spellEnd"/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 N.N., Ślepy traf. Rola przypadku w sukcesie finansowym, GWP, Gdańsk 2006</w:t>
            </w:r>
          </w:p>
          <w:p w14:paraId="1F17CF12" w14:textId="7FA4608A" w:rsidR="00D45B17" w:rsidRPr="00CC05C8" w:rsidRDefault="00CC05C8" w:rsidP="005A390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Analiza fundamentalna i inwestowanie pozycyjne : ewolucja gracza giełdowego / Thomas N. Bulkowski ; przeł. Krzysztof Środa. - Warszawa 2016.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2C48D" w14:textId="77777777" w:rsidR="006D3A7A" w:rsidRDefault="006D3A7A" w:rsidP="00C16ABF">
      <w:pPr>
        <w:spacing w:after="0" w:line="240" w:lineRule="auto"/>
      </w:pPr>
      <w:r>
        <w:separator/>
      </w:r>
    </w:p>
  </w:endnote>
  <w:endnote w:type="continuationSeparator" w:id="0">
    <w:p w14:paraId="5B8DE5F5" w14:textId="77777777" w:rsidR="006D3A7A" w:rsidRDefault="006D3A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D4BB" w14:textId="77777777" w:rsidR="006D3A7A" w:rsidRDefault="006D3A7A" w:rsidP="00C16ABF">
      <w:pPr>
        <w:spacing w:after="0" w:line="240" w:lineRule="auto"/>
      </w:pPr>
      <w:r>
        <w:separator/>
      </w:r>
    </w:p>
  </w:footnote>
  <w:footnote w:type="continuationSeparator" w:id="0">
    <w:p w14:paraId="7316D996" w14:textId="77777777" w:rsidR="006D3A7A" w:rsidRDefault="006D3A7A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0DDC"/>
    <w:multiLevelType w:val="hybridMultilevel"/>
    <w:tmpl w:val="B72A57A2"/>
    <w:lvl w:ilvl="0" w:tplc="5D2A9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64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A3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03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F84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4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E0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83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CB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F1118"/>
    <w:multiLevelType w:val="hybridMultilevel"/>
    <w:tmpl w:val="6DE09B26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72812"/>
    <w:multiLevelType w:val="hybridMultilevel"/>
    <w:tmpl w:val="E026C1B6"/>
    <w:lvl w:ilvl="0" w:tplc="EF7AD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1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64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21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8A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22C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A5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C3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0951412">
    <w:abstractNumId w:val="3"/>
  </w:num>
  <w:num w:numId="2" w16cid:durableId="75368474">
    <w:abstractNumId w:val="7"/>
  </w:num>
  <w:num w:numId="3" w16cid:durableId="1908417484">
    <w:abstractNumId w:val="1"/>
  </w:num>
  <w:num w:numId="4" w16cid:durableId="85228331">
    <w:abstractNumId w:val="6"/>
  </w:num>
  <w:num w:numId="5" w16cid:durableId="469328567">
    <w:abstractNumId w:val="4"/>
  </w:num>
  <w:num w:numId="6" w16cid:durableId="1371540023">
    <w:abstractNumId w:val="5"/>
  </w:num>
  <w:num w:numId="7" w16cid:durableId="1531526231">
    <w:abstractNumId w:val="8"/>
  </w:num>
  <w:num w:numId="8" w16cid:durableId="133183197">
    <w:abstractNumId w:val="0"/>
  </w:num>
  <w:num w:numId="9" w16cid:durableId="195632591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75F"/>
    <w:rsid w:val="00022ECE"/>
    <w:rsid w:val="00042A51"/>
    <w:rsid w:val="00042D2E"/>
    <w:rsid w:val="00044C82"/>
    <w:rsid w:val="00070ED6"/>
    <w:rsid w:val="000742DC"/>
    <w:rsid w:val="00077DEF"/>
    <w:rsid w:val="00084C12"/>
    <w:rsid w:val="00093A48"/>
    <w:rsid w:val="0009462C"/>
    <w:rsid w:val="00094B12"/>
    <w:rsid w:val="00096C46"/>
    <w:rsid w:val="000A296F"/>
    <w:rsid w:val="000A2A28"/>
    <w:rsid w:val="000A3CDF"/>
    <w:rsid w:val="000B0ACD"/>
    <w:rsid w:val="000B192D"/>
    <w:rsid w:val="000B28EE"/>
    <w:rsid w:val="000B3E37"/>
    <w:rsid w:val="000D04B0"/>
    <w:rsid w:val="000F1C57"/>
    <w:rsid w:val="000F5615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05D"/>
    <w:rsid w:val="00166A03"/>
    <w:rsid w:val="001718A7"/>
    <w:rsid w:val="001737CF"/>
    <w:rsid w:val="0017512A"/>
    <w:rsid w:val="00176083"/>
    <w:rsid w:val="00182C9E"/>
    <w:rsid w:val="00192F37"/>
    <w:rsid w:val="001A70D2"/>
    <w:rsid w:val="001B78F0"/>
    <w:rsid w:val="001D657B"/>
    <w:rsid w:val="001D7B54"/>
    <w:rsid w:val="001E0209"/>
    <w:rsid w:val="001F2CA2"/>
    <w:rsid w:val="00200644"/>
    <w:rsid w:val="002144C0"/>
    <w:rsid w:val="00215FA7"/>
    <w:rsid w:val="00217BDD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53CE"/>
    <w:rsid w:val="003D6CE2"/>
    <w:rsid w:val="003E1941"/>
    <w:rsid w:val="003E2FE6"/>
    <w:rsid w:val="003E49D5"/>
    <w:rsid w:val="003F205D"/>
    <w:rsid w:val="003F2DBB"/>
    <w:rsid w:val="003F38C0"/>
    <w:rsid w:val="003F4B82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2AE"/>
    <w:rsid w:val="004D5282"/>
    <w:rsid w:val="004F1551"/>
    <w:rsid w:val="004F55A3"/>
    <w:rsid w:val="0050496F"/>
    <w:rsid w:val="00513B6F"/>
    <w:rsid w:val="00513D6D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390C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18C"/>
    <w:rsid w:val="00647FA8"/>
    <w:rsid w:val="00650C5F"/>
    <w:rsid w:val="00654934"/>
    <w:rsid w:val="00656F38"/>
    <w:rsid w:val="00657A70"/>
    <w:rsid w:val="006620D9"/>
    <w:rsid w:val="00671958"/>
    <w:rsid w:val="00675843"/>
    <w:rsid w:val="00676FA4"/>
    <w:rsid w:val="00692D37"/>
    <w:rsid w:val="00696477"/>
    <w:rsid w:val="006D050F"/>
    <w:rsid w:val="006D3A7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1D9"/>
    <w:rsid w:val="00734608"/>
    <w:rsid w:val="00745302"/>
    <w:rsid w:val="007461D6"/>
    <w:rsid w:val="00746EC8"/>
    <w:rsid w:val="00763BF1"/>
    <w:rsid w:val="00766FD4"/>
    <w:rsid w:val="007721A1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C6E5B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23D"/>
    <w:rsid w:val="00923D7D"/>
    <w:rsid w:val="0092438D"/>
    <w:rsid w:val="00942B93"/>
    <w:rsid w:val="00946B94"/>
    <w:rsid w:val="009508DF"/>
    <w:rsid w:val="00950DAC"/>
    <w:rsid w:val="00954A07"/>
    <w:rsid w:val="00963564"/>
    <w:rsid w:val="00966EFD"/>
    <w:rsid w:val="00971D1C"/>
    <w:rsid w:val="00984B23"/>
    <w:rsid w:val="00991171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6005"/>
    <w:rsid w:val="00A2245B"/>
    <w:rsid w:val="00A245B2"/>
    <w:rsid w:val="00A24E33"/>
    <w:rsid w:val="00A30110"/>
    <w:rsid w:val="00A3451F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A2994"/>
    <w:rsid w:val="00AB053C"/>
    <w:rsid w:val="00AD1146"/>
    <w:rsid w:val="00AD2061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64F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3EE5"/>
    <w:rsid w:val="00C67E92"/>
    <w:rsid w:val="00C70A26"/>
    <w:rsid w:val="00C766DF"/>
    <w:rsid w:val="00C85BB0"/>
    <w:rsid w:val="00C94B98"/>
    <w:rsid w:val="00CA2B96"/>
    <w:rsid w:val="00CA38EA"/>
    <w:rsid w:val="00CA5089"/>
    <w:rsid w:val="00CA56E5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61DFC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56A"/>
    <w:rsid w:val="00E51E44"/>
    <w:rsid w:val="00E54754"/>
    <w:rsid w:val="00E63348"/>
    <w:rsid w:val="00E661B9"/>
    <w:rsid w:val="00E742AA"/>
    <w:rsid w:val="00E77E88"/>
    <w:rsid w:val="00E8107D"/>
    <w:rsid w:val="00E87D17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4FFC"/>
    <w:rsid w:val="00F27A7B"/>
    <w:rsid w:val="00F30E52"/>
    <w:rsid w:val="00F526AF"/>
    <w:rsid w:val="00F617C3"/>
    <w:rsid w:val="00F644B0"/>
    <w:rsid w:val="00F7066B"/>
    <w:rsid w:val="00F83B28"/>
    <w:rsid w:val="00F9619C"/>
    <w:rsid w:val="00F974DA"/>
    <w:rsid w:val="00FA46E5"/>
    <w:rsid w:val="00FB7DBA"/>
    <w:rsid w:val="00FC1C25"/>
    <w:rsid w:val="00FC3F45"/>
    <w:rsid w:val="00FC6B9D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885351-5EFE-44F0-B358-4E1B4BDEA1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0E9D69-2398-440C-910C-729C9A61E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AB89E6-B611-41EB-BAB0-ACC781C367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D1D12F-D7B8-45E0-9FD2-A01D9C6043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989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2019-02-06T12:12:00Z</cp:lastPrinted>
  <dcterms:created xsi:type="dcterms:W3CDTF">2025-10-30T20:19:00Z</dcterms:created>
  <dcterms:modified xsi:type="dcterms:W3CDTF">2025-10-31T15:33:00Z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